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D5B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A730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A730B" w:rsidRPr="003A730B">
          <w:rPr>
            <w:bCs/>
          </w:rPr>
          <w:t>17</w:t>
        </w:r>
        <w:r w:rsidR="003A730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D5B5F" w:rsidRPr="000D5B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D5B5F" w:rsidRPr="000D5B5F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D5B5F" w:rsidRPr="000D5B5F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D5B5F" w:rsidRPr="000D5B5F">
          <w:rPr>
            <w:u w:val="single"/>
          </w:rPr>
          <w:t xml:space="preserve"> 07143/032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D5B5F" w:rsidRPr="000D5B5F">
          <w:rPr>
            <w:rStyle w:val="aa"/>
          </w:rPr>
          <w:t xml:space="preserve"> Врач-эпидемиолог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D5B5F" w:rsidRPr="000D5B5F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D5B5F" w:rsidRPr="000D5B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E4204" w:rsidRPr="001D5852" w:rsidTr="00F912F0">
        <w:trPr>
          <w:jc w:val="center"/>
        </w:trPr>
        <w:tc>
          <w:tcPr>
            <w:tcW w:w="4678" w:type="dxa"/>
            <w:vAlign w:val="center"/>
          </w:tcPr>
          <w:p w:rsidR="007E4204" w:rsidRPr="001D5852" w:rsidRDefault="007E4204" w:rsidP="007E4204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4204" w:rsidRPr="007E4204" w:rsidRDefault="00DD080F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E4204" w:rsidRPr="007E420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E4204" w:rsidRPr="007E4204" w:rsidRDefault="007E4204" w:rsidP="00AD14A4">
      <w:r w:rsidRPr="007E4204">
        <w:t>- Руководство по эксплуатации прибора комбинированного ТКА-ПКМ (02) люксметр + яркомер;</w:t>
      </w:r>
    </w:p>
    <w:p w:rsidR="007E4204" w:rsidRPr="007E4204" w:rsidRDefault="007E4204" w:rsidP="00AD14A4">
      <w:r w:rsidRPr="007E420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E4204" w:rsidP="00AD14A4">
      <w:r w:rsidRPr="007E420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D080F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E4204" w:rsidRPr="001D5852" w:rsidTr="00234932">
        <w:trPr>
          <w:jc w:val="center"/>
        </w:trPr>
        <w:tc>
          <w:tcPr>
            <w:tcW w:w="2969" w:type="dxa"/>
            <w:vAlign w:val="center"/>
          </w:tcPr>
          <w:p w:rsidR="007E4204" w:rsidRPr="001D5852" w:rsidRDefault="007E420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E4204" w:rsidRPr="001D5852" w:rsidRDefault="007E4204" w:rsidP="00CF2CAF">
            <w:pPr>
              <w:pStyle w:val="a8"/>
            </w:pPr>
            <w:r>
              <w:t xml:space="preserve">с </w:t>
            </w:r>
            <w:r w:rsidR="00CF2CAF">
              <w:t>зеркальным отражателем</w:t>
            </w:r>
          </w:p>
        </w:tc>
        <w:tc>
          <w:tcPr>
            <w:tcW w:w="993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2.</w:t>
            </w:r>
            <w:r w:rsidR="00CF2CAF">
              <w:t>2</w:t>
            </w:r>
          </w:p>
        </w:tc>
        <w:tc>
          <w:tcPr>
            <w:tcW w:w="1828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E4204" w:rsidRPr="007E4204" w:rsidRDefault="00CF2CAF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7E4204" w:rsidRPr="007E4204">
              <w:rPr>
                <w:b/>
              </w:rPr>
              <w:t>0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3</w:t>
            </w:r>
            <w:r w:rsidR="00CF2CAF">
              <w:t>41</w:t>
            </w:r>
          </w:p>
        </w:tc>
        <w:tc>
          <w:tcPr>
            <w:tcW w:w="1984" w:type="dxa"/>
            <w:vAlign w:val="center"/>
          </w:tcPr>
          <w:p w:rsidR="007E4204" w:rsidRDefault="007E420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E4204" w:rsidRPr="007E4204" w:rsidRDefault="007E420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E4204" w:rsidRPr="007E4204">
          <w:rPr>
            <w:bCs/>
          </w:rPr>
          <w:t>-</w:t>
        </w:r>
        <w:r w:rsidR="007E4204" w:rsidRPr="007E4204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E4204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Митяева Ольга Александровна</w:t>
            </w:r>
          </w:p>
        </w:tc>
      </w:tr>
      <w:tr w:rsidR="00AA46ED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Лукичев Дмитрий Олегович</w:t>
            </w:r>
          </w:p>
        </w:tc>
      </w:tr>
      <w:tr w:rsidR="00250DF5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204" w:rsidRDefault="007E4204" w:rsidP="0076042D">
      <w:pPr>
        <w:pStyle w:val="a9"/>
      </w:pPr>
      <w:r>
        <w:separator/>
      </w:r>
    </w:p>
  </w:endnote>
  <w:endnote w:type="continuationSeparator" w:id="0">
    <w:p w:rsidR="007E4204" w:rsidRDefault="007E420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D5B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D080F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D080F" w:rsidRPr="00F912F0">
            <w:rPr>
              <w:rStyle w:val="ad"/>
              <w:sz w:val="20"/>
              <w:szCs w:val="20"/>
            </w:rPr>
            <w:fldChar w:fldCharType="separate"/>
          </w:r>
          <w:r w:rsidR="000D5B5F">
            <w:rPr>
              <w:rStyle w:val="ad"/>
              <w:noProof/>
              <w:sz w:val="20"/>
              <w:szCs w:val="20"/>
            </w:rPr>
            <w:t>1</w:t>
          </w:r>
          <w:r w:rsidR="00DD080F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5B5F" w:rsidRPr="000D5B5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204" w:rsidRDefault="007E4204" w:rsidP="0076042D">
      <w:pPr>
        <w:pStyle w:val="a9"/>
      </w:pPr>
      <w:r>
        <w:separator/>
      </w:r>
    </w:p>
  </w:footnote>
  <w:footnote w:type="continuationSeparator" w:id="0">
    <w:p w:rsidR="007E4204" w:rsidRDefault="007E420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6960A6205C44197A7E88173ED966EAC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5A1F554E0ED4E4189E2DA661193975E"/>
    <w:docVar w:name="rm_id" w:val="217"/>
    <w:docVar w:name="rm_name" w:val=" Врач-эпидемиолог "/>
    <w:docVar w:name="rm_number" w:val=" 07143/03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80"/>
  </w:docVars>
  <w:rsids>
    <w:rsidRoot w:val="00B87D6F"/>
    <w:rsid w:val="00025683"/>
    <w:rsid w:val="00035F4D"/>
    <w:rsid w:val="0004130D"/>
    <w:rsid w:val="00046815"/>
    <w:rsid w:val="0005566C"/>
    <w:rsid w:val="000624A8"/>
    <w:rsid w:val="000D1F5B"/>
    <w:rsid w:val="000D5B5F"/>
    <w:rsid w:val="000F3C2A"/>
    <w:rsid w:val="00110025"/>
    <w:rsid w:val="00131198"/>
    <w:rsid w:val="001429B1"/>
    <w:rsid w:val="001607C8"/>
    <w:rsid w:val="001D5852"/>
    <w:rsid w:val="001F4D8D"/>
    <w:rsid w:val="00234932"/>
    <w:rsid w:val="00250DF5"/>
    <w:rsid w:val="0026586A"/>
    <w:rsid w:val="002E55C6"/>
    <w:rsid w:val="00305B2F"/>
    <w:rsid w:val="003360D5"/>
    <w:rsid w:val="00367816"/>
    <w:rsid w:val="003876C3"/>
    <w:rsid w:val="003A730B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E4204"/>
    <w:rsid w:val="00883461"/>
    <w:rsid w:val="008E240F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87D6F"/>
    <w:rsid w:val="00BA5029"/>
    <w:rsid w:val="00BC2F3C"/>
    <w:rsid w:val="00C02721"/>
    <w:rsid w:val="00CE3307"/>
    <w:rsid w:val="00CF2CAF"/>
    <w:rsid w:val="00D76DF8"/>
    <w:rsid w:val="00DB5302"/>
    <w:rsid w:val="00DD080F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2016-10-17T12:17:00Z</dcterms:created>
  <dcterms:modified xsi:type="dcterms:W3CDTF">2016-10-18T09:21:00Z</dcterms:modified>
</cp:coreProperties>
</file>